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8DA166" w14:textId="21A2C89F" w:rsidR="00297A88" w:rsidRPr="00AA2353" w:rsidRDefault="00297A88" w:rsidP="006B2A4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S2-2210212</w:t>
      </w:r>
    </w:p>
    <w:p w14:paraId="3A75788F" w14:textId="75AC4D90" w:rsidR="00297A88" w:rsidRPr="00AA2353" w:rsidRDefault="00297A88" w:rsidP="006B2A4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14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18 November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Toulouse, France</w:t>
      </w:r>
      <w:r w:rsidRPr="00297A88">
        <w:rPr>
          <w:rFonts w:ascii="Arial" w:hAnsi="Arial" w:cs="Arial"/>
          <w:b/>
          <w:bCs/>
          <w:noProof/>
          <w:color w:val="0000FF"/>
        </w:rPr>
        <w:tab/>
        <w:t>(resubmission of S2-2208104)</w:t>
      </w:r>
    </w:p>
    <w:p w14:paraId="66E63A8F" w14:textId="479EC9C2" w:rsidR="00461CFD" w:rsidRPr="00AA2353" w:rsidRDefault="00461CFD" w:rsidP="00461CFD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53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S2-2208104</w:t>
      </w:r>
    </w:p>
    <w:p w14:paraId="2961773D" w14:textId="77777777" w:rsidR="00461CFD" w:rsidRPr="00AA2353" w:rsidRDefault="00461CFD" w:rsidP="00461CF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17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053FE46A" w14:textId="77777777" w:rsidR="00B81355" w:rsidRDefault="00B81355" w:rsidP="00B8135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S2-2205417</w:t>
      </w:r>
    </w:p>
    <w:p w14:paraId="1722B1E3" w14:textId="77777777" w:rsidR="00B81355" w:rsidRDefault="00B81355" w:rsidP="00B8135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723038B9" w14:textId="75D7CFC9" w:rsidR="001D6D38" w:rsidRDefault="00C55D8E" w:rsidP="00297A88">
      <w:pPr>
        <w:pStyle w:val="CRCoverPage"/>
        <w:pBdr>
          <w:top w:val="outset" w:sz="6" w:space="1" w:color="000000"/>
        </w:pBdr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WG4 Meeting #110-e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MtgTitle  \* MERGEFORMAT </w:instrText>
      </w:r>
      <w:r w:rsidR="001D6D38">
        <w:rPr>
          <w:b/>
          <w:noProof/>
          <w:sz w:val="24"/>
        </w:rPr>
        <w:fldChar w:fldCharType="end"/>
      </w:r>
      <w:r w:rsidR="001D6D38">
        <w:rPr>
          <w:b/>
          <w:noProof/>
          <w:sz w:val="24"/>
        </w:rPr>
        <w:tab/>
        <w:t>C</w:t>
      </w:r>
      <w:r>
        <w:rPr>
          <w:b/>
          <w:noProof/>
          <w:sz w:val="24"/>
        </w:rPr>
        <w:t>4</w:t>
      </w:r>
      <w:r w:rsidR="001D6D38">
        <w:rPr>
          <w:b/>
          <w:noProof/>
          <w:sz w:val="24"/>
        </w:rPr>
        <w:t>-</w:t>
      </w:r>
      <w:r w:rsidR="00DD0DC0" w:rsidRPr="00DD0DC0">
        <w:rPr>
          <w:b/>
          <w:noProof/>
          <w:sz w:val="24"/>
        </w:rPr>
        <w:t>223513</w:t>
      </w:r>
      <w:r w:rsidR="001D6D38">
        <w:rPr>
          <w:b/>
          <w:noProof/>
          <w:sz w:val="24"/>
        </w:rPr>
        <w:fldChar w:fldCharType="begin"/>
      </w:r>
      <w:r w:rsidR="001D6D38">
        <w:rPr>
          <w:b/>
          <w:noProof/>
          <w:sz w:val="24"/>
        </w:rPr>
        <w:instrText xml:space="preserve"> DOCPROPERTY  Tdoc#  \* MERGEFORMAT </w:instrText>
      </w:r>
      <w:r w:rsidR="001D6D38">
        <w:rPr>
          <w:b/>
          <w:noProof/>
          <w:sz w:val="24"/>
        </w:rPr>
        <w:fldChar w:fldCharType="end"/>
      </w:r>
    </w:p>
    <w:p w14:paraId="3EFD189A" w14:textId="3C5B2FEF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0BFF">
        <w:rPr>
          <w:b/>
          <w:noProof/>
          <w:sz w:val="24"/>
        </w:rPr>
        <w:t>12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– 20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May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E44AF33" w14:textId="5A28BE30" w:rsidR="009964B3" w:rsidRDefault="00DE3414" w:rsidP="00CB7DF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B7DFF">
        <w:rPr>
          <w:rFonts w:ascii="Arial" w:hAnsi="Arial" w:cs="Arial"/>
          <w:b/>
          <w:sz w:val="22"/>
          <w:szCs w:val="22"/>
        </w:rPr>
        <w:t>LS on</w:t>
      </w:r>
      <w:r w:rsidR="000D1653">
        <w:rPr>
          <w:rFonts w:ascii="Arial" w:hAnsi="Arial" w:cs="Arial"/>
          <w:b/>
          <w:sz w:val="22"/>
          <w:szCs w:val="22"/>
        </w:rPr>
        <w:t xml:space="preserve"> UAV authorization container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102704D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B7DFF">
        <w:rPr>
          <w:rFonts w:ascii="Arial" w:hAnsi="Arial" w:cs="Arial"/>
          <w:b/>
          <w:bCs/>
          <w:sz w:val="22"/>
          <w:szCs w:val="22"/>
        </w:rPr>
        <w:t>ID_UAS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E78F62F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5"/>
      <w:bookmarkEnd w:id="6"/>
      <w:bookmarkEnd w:id="7"/>
      <w:r w:rsidR="00C55D8E">
        <w:rPr>
          <w:rFonts w:ascii="Arial" w:hAnsi="Arial" w:cs="Arial"/>
          <w:b/>
          <w:sz w:val="22"/>
          <w:szCs w:val="22"/>
        </w:rPr>
        <w:t>4</w:t>
      </w:r>
    </w:p>
    <w:p w14:paraId="5C3C8E70" w14:textId="02A20AEF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5126E6">
        <w:rPr>
          <w:rFonts w:ascii="Arial" w:hAnsi="Arial" w:cs="Arial"/>
          <w:b/>
          <w:bCs/>
          <w:sz w:val="22"/>
          <w:szCs w:val="22"/>
        </w:rPr>
        <w:t>SA</w:t>
      </w:r>
      <w:bookmarkEnd w:id="8"/>
      <w:bookmarkEnd w:id="9"/>
      <w:bookmarkEnd w:id="10"/>
      <w:r w:rsidR="00CB7DFF">
        <w:rPr>
          <w:rFonts w:ascii="Arial" w:hAnsi="Arial" w:cs="Arial"/>
          <w:b/>
          <w:bCs/>
          <w:sz w:val="22"/>
          <w:szCs w:val="22"/>
        </w:rPr>
        <w:t>2</w:t>
      </w:r>
    </w:p>
    <w:p w14:paraId="5561ECD0" w14:textId="469B97F3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900B7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C55D8E">
        <w:rPr>
          <w:rFonts w:ascii="Arial" w:hAnsi="Arial" w:cs="Arial"/>
          <w:b/>
          <w:bCs/>
          <w:sz w:val="22"/>
          <w:szCs w:val="22"/>
        </w:rPr>
        <w:t>CT3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527B475D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B7DFF">
        <w:rPr>
          <w:rFonts w:ascii="Arial" w:hAnsi="Arial" w:cs="Arial"/>
          <w:bCs/>
        </w:rPr>
        <w:t>None</w:t>
      </w:r>
    </w:p>
    <w:p w14:paraId="7025F35F" w14:textId="77777777" w:rsidR="00C55D8E" w:rsidRPr="000F4E43" w:rsidRDefault="00C55D8E" w:rsidP="00C55D8E">
      <w:pPr>
        <w:pBdr>
          <w:bottom w:val="single" w:sz="4" w:space="1" w:color="auto"/>
        </w:pBdr>
        <w:rPr>
          <w:rFonts w:ascii="Arial" w:hAnsi="Arial" w:cs="Arial"/>
        </w:rPr>
      </w:pPr>
    </w:p>
    <w:p w14:paraId="5D30A059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97F127" w14:textId="5921614B" w:rsidR="00441B31" w:rsidRDefault="00441B31" w:rsidP="00441B31">
      <w:r>
        <w:t xml:space="preserve">According to TS 23.256 clause 5.2.5.2.1, the SMF re-uses UUAA-SM procedure in clause 5.2.3.2 for C2 authorization, with </w:t>
      </w:r>
      <w:r w:rsidR="00C75A6C">
        <w:t xml:space="preserve">the following </w:t>
      </w:r>
      <w:r>
        <w:t>difference</w:t>
      </w:r>
      <w:r w:rsidR="00C75A6C">
        <w:t>s:</w:t>
      </w:r>
      <w:r>
        <w:t xml:space="preserve"> </w:t>
      </w:r>
    </w:p>
    <w:p w14:paraId="1E0B41B5" w14:textId="709E62FE" w:rsidR="00441B31" w:rsidRPr="00441B31" w:rsidRDefault="00441B31" w:rsidP="00441B31">
      <w:pPr>
        <w:pStyle w:val="ListParagraph"/>
        <w:numPr>
          <w:ilvl w:val="0"/>
          <w:numId w:val="16"/>
        </w:numPr>
        <w:ind w:firstLineChars="0"/>
        <w:rPr>
          <w:rFonts w:ascii="Calibri" w:hAnsi="Calibri" w:cs="Calibri"/>
        </w:rPr>
      </w:pPr>
      <w:r>
        <w:t>for C2 authorization</w:t>
      </w:r>
      <w:r w:rsidR="00C75A6C">
        <w:t xml:space="preserve">, </w:t>
      </w:r>
      <w:r>
        <w:t>step 0 in clause 5.2.3.2 also includes C2 Aviation Payload</w:t>
      </w:r>
      <w:r w:rsidR="00C75A6C">
        <w:t>,</w:t>
      </w:r>
      <w:r>
        <w:t xml:space="preserve"> and </w:t>
      </w:r>
    </w:p>
    <w:p w14:paraId="30E47CBE" w14:textId="017F6E25" w:rsidR="00441B31" w:rsidRDefault="00441B31" w:rsidP="00441B31">
      <w:pPr>
        <w:pStyle w:val="ListParagraph"/>
        <w:numPr>
          <w:ilvl w:val="0"/>
          <w:numId w:val="16"/>
        </w:numPr>
        <w:ind w:firstLineChars="0"/>
      </w:pPr>
      <w:r>
        <w:t xml:space="preserve">the authorization result in step 4-7 in clause 5.2.3.2 also includes C2 authorization result. </w:t>
      </w:r>
    </w:p>
    <w:p w14:paraId="48926382" w14:textId="6DC90C12" w:rsidR="00441B31" w:rsidRDefault="00441B31" w:rsidP="00441B31">
      <w:r>
        <w:t>SMF in both the cases</w:t>
      </w:r>
      <w:r w:rsidR="00DD0DC0">
        <w:t xml:space="preserve"> </w:t>
      </w:r>
      <w:r w:rsidR="00F24D01">
        <w:t>transparently</w:t>
      </w:r>
      <w:r>
        <w:t xml:space="preserve"> forwards the aviation payload to USS (via UAS-NF) and the authorization result to the UE. </w:t>
      </w:r>
    </w:p>
    <w:p w14:paraId="2DBAD69E" w14:textId="4BD47508" w:rsidR="00441B31" w:rsidRDefault="00441B31" w:rsidP="00441B31">
      <w:r>
        <w:t xml:space="preserve">There is </w:t>
      </w:r>
      <w:r w:rsidR="00117EEF">
        <w:t xml:space="preserve">currently </w:t>
      </w:r>
      <w:r>
        <w:t>no consensus in CT4 on whether the SMF needs any additional information</w:t>
      </w:r>
      <w:r w:rsidR="00366A0C">
        <w:t>,</w:t>
      </w:r>
      <w:r>
        <w:t xml:space="preserve"> e.g. the type of </w:t>
      </w:r>
      <w:r w:rsidR="00117EEF">
        <w:t xml:space="preserve">payload </w:t>
      </w:r>
      <w:r>
        <w:t xml:space="preserve">(i.e. whether the </w:t>
      </w:r>
      <w:r w:rsidR="00117EEF">
        <w:t>message contains C2- and/or UUAA-Aviation Payload</w:t>
      </w:r>
      <w:r>
        <w:t>)</w:t>
      </w:r>
      <w:r w:rsidR="00366A0C">
        <w:t xml:space="preserve"> to perform the procedures </w:t>
      </w:r>
      <w:r w:rsidR="00F24D01" w:rsidRPr="00F24D01">
        <w:t xml:space="preserve">from and </w:t>
      </w:r>
      <w:r w:rsidR="00366A0C">
        <w:t>towards</w:t>
      </w:r>
      <w:r w:rsidR="0038586C">
        <w:t xml:space="preserve"> the</w:t>
      </w:r>
      <w:r w:rsidR="00366A0C">
        <w:t xml:space="preserve"> UE</w:t>
      </w:r>
      <w:r>
        <w:t>.</w:t>
      </w:r>
    </w:p>
    <w:p w14:paraId="6112D500" w14:textId="77777777" w:rsidR="00441B31" w:rsidRDefault="00441B31" w:rsidP="00441B31">
      <w:r>
        <w:rPr>
          <w:b/>
          <w:bCs/>
        </w:rPr>
        <w:t>Questions</w:t>
      </w:r>
      <w:r>
        <w:t xml:space="preserve">:  </w:t>
      </w:r>
    </w:p>
    <w:p w14:paraId="2A8247E1" w14:textId="77777777" w:rsidR="00441B31" w:rsidRDefault="00441B31" w:rsidP="00441B31">
      <w:r>
        <w:t>CT4 would like to ask SA2 the following questions:</w:t>
      </w:r>
    </w:p>
    <w:p w14:paraId="630C4546" w14:textId="314E4FB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 xml:space="preserve">Does the SMF need to identify the type </w:t>
      </w:r>
      <w:r w:rsidR="00366A0C">
        <w:t xml:space="preserve">of payload (C2- or UUAA-Aviation Payload) to perform the procedures </w:t>
      </w:r>
      <w:r w:rsidR="00F24D01" w:rsidRPr="00F24D01">
        <w:t xml:space="preserve">from and </w:t>
      </w:r>
      <w:r w:rsidR="00366A0C">
        <w:t>towards</w:t>
      </w:r>
      <w:r w:rsidR="0038586C">
        <w:t xml:space="preserve"> the</w:t>
      </w:r>
      <w:r w:rsidR="00366A0C">
        <w:t xml:space="preserve"> UE?</w:t>
      </w:r>
    </w:p>
    <w:p w14:paraId="68CA73A8" w14:textId="472A45A9" w:rsidR="00441B31" w:rsidRDefault="00441B31" w:rsidP="00441B31">
      <w:pPr>
        <w:pStyle w:val="ListParagraph"/>
        <w:numPr>
          <w:ilvl w:val="0"/>
          <w:numId w:val="14"/>
        </w:numPr>
        <w:ind w:firstLineChars="0"/>
      </w:pPr>
      <w:r>
        <w:t>If yes, how is this identification performed</w:t>
      </w:r>
      <w:r w:rsidR="00366A0C">
        <w:t>,</w:t>
      </w:r>
      <w:r>
        <w:t xml:space="preserve"> and w</w:t>
      </w:r>
      <w:r w:rsidR="00366A0C">
        <w:t>hat</w:t>
      </w:r>
      <w:r>
        <w:t xml:space="preserve"> are the impacted procedures</w:t>
      </w:r>
      <w:r w:rsidR="00366A0C">
        <w:t>?</w:t>
      </w:r>
    </w:p>
    <w:p w14:paraId="20FB2C1D" w14:textId="77777777" w:rsidR="00441B31" w:rsidRDefault="00441B31" w:rsidP="00551539"/>
    <w:p w14:paraId="47262D5E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3142B5C" w14:textId="0766767D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</w:t>
      </w:r>
      <w:r w:rsidR="002F2902">
        <w:rPr>
          <w:rFonts w:ascii="Arial" w:hAnsi="Arial" w:cs="Arial"/>
          <w:b/>
        </w:rPr>
        <w:t>2</w:t>
      </w:r>
      <w:r w:rsidR="00806918">
        <w:rPr>
          <w:rFonts w:ascii="Arial" w:hAnsi="Arial" w:cs="Arial"/>
          <w:b/>
        </w:rPr>
        <w:t>:</w:t>
      </w:r>
    </w:p>
    <w:p w14:paraId="2F988754" w14:textId="49D9356A" w:rsidR="00231046" w:rsidRDefault="00231046" w:rsidP="00C55D8E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lastRenderedPageBreak/>
        <w:t>ACTION:</w:t>
      </w:r>
      <w:r w:rsidRPr="0007074B">
        <w:rPr>
          <w:rFonts w:ascii="Arial" w:hAnsi="Arial" w:cs="Arial"/>
          <w:bCs/>
        </w:rPr>
        <w:t xml:space="preserve"> </w:t>
      </w:r>
      <w:r w:rsidR="009964B3">
        <w:rPr>
          <w:rFonts w:ascii="Arial" w:hAnsi="Arial" w:cs="Arial"/>
          <w:bCs/>
        </w:rPr>
        <w:t>SA</w:t>
      </w:r>
      <w:r w:rsidR="002F2902">
        <w:rPr>
          <w:rFonts w:ascii="Arial" w:hAnsi="Arial" w:cs="Arial"/>
          <w:bCs/>
        </w:rPr>
        <w:t xml:space="preserve">2 </w:t>
      </w:r>
      <w:r w:rsidR="00441B31">
        <w:rPr>
          <w:rFonts w:ascii="Arial" w:hAnsi="Arial" w:cs="Arial"/>
          <w:bCs/>
        </w:rPr>
        <w:t>is</w:t>
      </w:r>
      <w:r w:rsidR="002F2902">
        <w:rPr>
          <w:rFonts w:ascii="Arial" w:hAnsi="Arial" w:cs="Arial"/>
          <w:bCs/>
        </w:rPr>
        <w:t xml:space="preserve"> requested to respond to the above question</w:t>
      </w:r>
      <w:r w:rsidR="0007074B" w:rsidRPr="0007074B">
        <w:rPr>
          <w:rFonts w:ascii="Arial" w:hAnsi="Arial" w:cs="Arial"/>
          <w:bCs/>
        </w:rPr>
        <w:t>.</w:t>
      </w:r>
    </w:p>
    <w:p w14:paraId="78CECD50" w14:textId="77777777" w:rsidR="00C55D8E" w:rsidRPr="000F4E43" w:rsidRDefault="00C55D8E" w:rsidP="00C55D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51D04923" w14:textId="77777777" w:rsidR="00C55D8E" w:rsidRPr="000F4E43" w:rsidRDefault="00C55D8E" w:rsidP="00C55D8E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E92AC17" w14:textId="222093CC" w:rsidR="00C55D8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111</w:t>
      </w:r>
      <w:r w:rsidR="00187776">
        <w:rPr>
          <w:rFonts w:ascii="Arial" w:hAnsi="Arial" w:cs="Arial"/>
          <w:bCs/>
        </w:rPr>
        <w:t>-e</w:t>
      </w:r>
      <w:r w:rsidR="00187776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 w:rsidR="00187776" w:rsidRPr="00CA02CF">
        <w:rPr>
          <w:rFonts w:ascii="Arial" w:hAnsi="Arial" w:cs="Arial"/>
          <w:bCs/>
        </w:rPr>
        <w:t>18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 w:rsidRPr="00CA02CF">
        <w:rPr>
          <w:rFonts w:ascii="Arial" w:hAnsi="Arial" w:cs="Arial"/>
          <w:bCs/>
        </w:rPr>
        <w:t>-26</w:t>
      </w:r>
      <w:r w:rsidR="00187776" w:rsidRPr="00CA02CF">
        <w:rPr>
          <w:rFonts w:ascii="Arial" w:hAnsi="Arial" w:cs="Arial"/>
          <w:bCs/>
          <w:vertAlign w:val="superscript"/>
        </w:rPr>
        <w:t>th</w:t>
      </w:r>
      <w:r w:rsidR="00187776">
        <w:rPr>
          <w:rFonts w:ascii="Arial" w:hAnsi="Arial" w:cs="Arial"/>
          <w:bCs/>
        </w:rPr>
        <w:t xml:space="preserve"> </w:t>
      </w:r>
      <w:r w:rsidR="00187776" w:rsidRPr="00CA02CF">
        <w:rPr>
          <w:rFonts w:ascii="Arial" w:hAnsi="Arial" w:cs="Arial"/>
          <w:bCs/>
        </w:rPr>
        <w:t>August 2022</w:t>
      </w:r>
      <w:r w:rsidR="00187776">
        <w:rPr>
          <w:rFonts w:ascii="Arial" w:hAnsi="Arial" w:cs="Arial"/>
          <w:bCs/>
        </w:rPr>
        <w:tab/>
      </w:r>
      <w:r w:rsidR="00187776" w:rsidRPr="001D6D38">
        <w:rPr>
          <w:rFonts w:ascii="Arial" w:hAnsi="Arial" w:cs="Arial"/>
          <w:bCs/>
        </w:rPr>
        <w:t>E-Meeting</w:t>
      </w:r>
    </w:p>
    <w:p w14:paraId="1BE0C92C" w14:textId="066BE491" w:rsidR="00C55D8E" w:rsidRPr="008F64CE" w:rsidRDefault="00C55D8E" w:rsidP="00C55D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 w:rsidR="0018777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C55D8E" w:rsidRPr="008F64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471BC" w14:textId="77777777" w:rsidR="00F71AFC" w:rsidRDefault="00F71AFC">
      <w:pPr>
        <w:spacing w:after="0"/>
      </w:pPr>
      <w:r>
        <w:separator/>
      </w:r>
    </w:p>
  </w:endnote>
  <w:endnote w:type="continuationSeparator" w:id="0">
    <w:p w14:paraId="430DDFA6" w14:textId="77777777" w:rsidR="00F71AFC" w:rsidRDefault="00F71A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59A78" w14:textId="77777777" w:rsidR="00F71AFC" w:rsidRDefault="00F71AFC">
      <w:pPr>
        <w:spacing w:after="0"/>
      </w:pPr>
      <w:r>
        <w:separator/>
      </w:r>
    </w:p>
  </w:footnote>
  <w:footnote w:type="continuationSeparator" w:id="0">
    <w:p w14:paraId="0747CCA3" w14:textId="77777777" w:rsidR="00F71AFC" w:rsidRDefault="00F71A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135F8"/>
    <w:multiLevelType w:val="hybridMultilevel"/>
    <w:tmpl w:val="B28E9CFC"/>
    <w:lvl w:ilvl="0" w:tplc="D390F266">
      <w:start w:val="1"/>
      <w:numFmt w:val="lowerRoman"/>
      <w:lvlText w:val="%1)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861BFA"/>
    <w:multiLevelType w:val="hybridMultilevel"/>
    <w:tmpl w:val="E78464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D0702C1"/>
    <w:multiLevelType w:val="hybridMultilevel"/>
    <w:tmpl w:val="88AA7A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06035480">
    <w:abstractNumId w:val="12"/>
  </w:num>
  <w:num w:numId="2" w16cid:durableId="1553343192">
    <w:abstractNumId w:val="11"/>
  </w:num>
  <w:num w:numId="3" w16cid:durableId="1781291075">
    <w:abstractNumId w:val="7"/>
  </w:num>
  <w:num w:numId="4" w16cid:durableId="719286536">
    <w:abstractNumId w:val="4"/>
  </w:num>
  <w:num w:numId="5" w16cid:durableId="127360689">
    <w:abstractNumId w:val="3"/>
  </w:num>
  <w:num w:numId="6" w16cid:durableId="781412247">
    <w:abstractNumId w:val="9"/>
  </w:num>
  <w:num w:numId="7" w16cid:durableId="336734854">
    <w:abstractNumId w:val="6"/>
  </w:num>
  <w:num w:numId="8" w16cid:durableId="139464357">
    <w:abstractNumId w:val="10"/>
  </w:num>
  <w:num w:numId="9" w16cid:durableId="615330983">
    <w:abstractNumId w:val="14"/>
  </w:num>
  <w:num w:numId="10" w16cid:durableId="1301766624">
    <w:abstractNumId w:val="2"/>
  </w:num>
  <w:num w:numId="11" w16cid:durableId="1028426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294308">
    <w:abstractNumId w:val="1"/>
  </w:num>
  <w:num w:numId="13" w16cid:durableId="1710951250">
    <w:abstractNumId w:val="13"/>
  </w:num>
  <w:num w:numId="14" w16cid:durableId="262492186">
    <w:abstractNumId w:val="8"/>
  </w:num>
  <w:num w:numId="15" w16cid:durableId="1499034081">
    <w:abstractNumId w:val="5"/>
  </w:num>
  <w:num w:numId="16" w16cid:durableId="12373537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1653"/>
    <w:rsid w:val="000D23B0"/>
    <w:rsid w:val="000D31D7"/>
    <w:rsid w:val="000D4E0B"/>
    <w:rsid w:val="000D7835"/>
    <w:rsid w:val="0011475C"/>
    <w:rsid w:val="00114DE4"/>
    <w:rsid w:val="00117EEF"/>
    <w:rsid w:val="00124750"/>
    <w:rsid w:val="00127CA7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87776"/>
    <w:rsid w:val="00197587"/>
    <w:rsid w:val="001B30BA"/>
    <w:rsid w:val="001B334D"/>
    <w:rsid w:val="001B6781"/>
    <w:rsid w:val="001B6AF0"/>
    <w:rsid w:val="001B77C4"/>
    <w:rsid w:val="001C0302"/>
    <w:rsid w:val="001C256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52C46"/>
    <w:rsid w:val="0026577B"/>
    <w:rsid w:val="002732DF"/>
    <w:rsid w:val="00290E6E"/>
    <w:rsid w:val="002973F0"/>
    <w:rsid w:val="00297A88"/>
    <w:rsid w:val="002A0DC7"/>
    <w:rsid w:val="002A1B9E"/>
    <w:rsid w:val="002A7FA7"/>
    <w:rsid w:val="002B4875"/>
    <w:rsid w:val="002C19D3"/>
    <w:rsid w:val="002D58D6"/>
    <w:rsid w:val="002D732E"/>
    <w:rsid w:val="002E1E45"/>
    <w:rsid w:val="002E5AB0"/>
    <w:rsid w:val="002E7A65"/>
    <w:rsid w:val="002F2902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47DDD"/>
    <w:rsid w:val="00350A92"/>
    <w:rsid w:val="00354E89"/>
    <w:rsid w:val="00361D7C"/>
    <w:rsid w:val="003658F1"/>
    <w:rsid w:val="00366A0C"/>
    <w:rsid w:val="00371A85"/>
    <w:rsid w:val="0037678E"/>
    <w:rsid w:val="0038090F"/>
    <w:rsid w:val="0038586C"/>
    <w:rsid w:val="00387387"/>
    <w:rsid w:val="003B1185"/>
    <w:rsid w:val="003B5EC8"/>
    <w:rsid w:val="003D02D6"/>
    <w:rsid w:val="003D2E14"/>
    <w:rsid w:val="003F298E"/>
    <w:rsid w:val="003F2F88"/>
    <w:rsid w:val="00401AE4"/>
    <w:rsid w:val="00403220"/>
    <w:rsid w:val="00405337"/>
    <w:rsid w:val="004063CE"/>
    <w:rsid w:val="00423E0F"/>
    <w:rsid w:val="00430388"/>
    <w:rsid w:val="00434041"/>
    <w:rsid w:val="00437E9B"/>
    <w:rsid w:val="00441B31"/>
    <w:rsid w:val="004433E7"/>
    <w:rsid w:val="00444763"/>
    <w:rsid w:val="00444890"/>
    <w:rsid w:val="004513DB"/>
    <w:rsid w:val="00451A66"/>
    <w:rsid w:val="00461CFD"/>
    <w:rsid w:val="004667C4"/>
    <w:rsid w:val="00471893"/>
    <w:rsid w:val="00477260"/>
    <w:rsid w:val="00487978"/>
    <w:rsid w:val="004900B7"/>
    <w:rsid w:val="004917F7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1A61"/>
    <w:rsid w:val="00522CF5"/>
    <w:rsid w:val="00524A87"/>
    <w:rsid w:val="00550997"/>
    <w:rsid w:val="00551539"/>
    <w:rsid w:val="00554E0E"/>
    <w:rsid w:val="0055688F"/>
    <w:rsid w:val="00557363"/>
    <w:rsid w:val="00570117"/>
    <w:rsid w:val="005769F7"/>
    <w:rsid w:val="005854F7"/>
    <w:rsid w:val="0059054D"/>
    <w:rsid w:val="005B2039"/>
    <w:rsid w:val="005C0678"/>
    <w:rsid w:val="005D1F59"/>
    <w:rsid w:val="005D6D10"/>
    <w:rsid w:val="005E6E70"/>
    <w:rsid w:val="006009E4"/>
    <w:rsid w:val="006031D8"/>
    <w:rsid w:val="00617801"/>
    <w:rsid w:val="006178F6"/>
    <w:rsid w:val="0063064A"/>
    <w:rsid w:val="006352FB"/>
    <w:rsid w:val="00641192"/>
    <w:rsid w:val="00641B22"/>
    <w:rsid w:val="006566B6"/>
    <w:rsid w:val="00660D48"/>
    <w:rsid w:val="0066239A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211B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A00EA"/>
    <w:rsid w:val="007A1F2C"/>
    <w:rsid w:val="007A312B"/>
    <w:rsid w:val="007A569E"/>
    <w:rsid w:val="007B0BFF"/>
    <w:rsid w:val="007B1286"/>
    <w:rsid w:val="007B2CE5"/>
    <w:rsid w:val="007B54AA"/>
    <w:rsid w:val="007C1A6A"/>
    <w:rsid w:val="007C4317"/>
    <w:rsid w:val="007C6858"/>
    <w:rsid w:val="007C7B55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06918"/>
    <w:rsid w:val="0081164C"/>
    <w:rsid w:val="008168AF"/>
    <w:rsid w:val="0081794B"/>
    <w:rsid w:val="00833C87"/>
    <w:rsid w:val="00834B60"/>
    <w:rsid w:val="00840EDB"/>
    <w:rsid w:val="008413AA"/>
    <w:rsid w:val="00842F58"/>
    <w:rsid w:val="00844A82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949B0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64B3"/>
    <w:rsid w:val="009972F0"/>
    <w:rsid w:val="009A09BE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A04842"/>
    <w:rsid w:val="00A058A0"/>
    <w:rsid w:val="00A12973"/>
    <w:rsid w:val="00A17905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76B78"/>
    <w:rsid w:val="00A9303F"/>
    <w:rsid w:val="00A9404E"/>
    <w:rsid w:val="00AA5AB8"/>
    <w:rsid w:val="00AD16C1"/>
    <w:rsid w:val="00AF1596"/>
    <w:rsid w:val="00B0170A"/>
    <w:rsid w:val="00B02856"/>
    <w:rsid w:val="00B16D79"/>
    <w:rsid w:val="00B17B0C"/>
    <w:rsid w:val="00B2002D"/>
    <w:rsid w:val="00B209FD"/>
    <w:rsid w:val="00B216D7"/>
    <w:rsid w:val="00B23475"/>
    <w:rsid w:val="00B325AB"/>
    <w:rsid w:val="00B41D09"/>
    <w:rsid w:val="00B47E22"/>
    <w:rsid w:val="00B50889"/>
    <w:rsid w:val="00B62405"/>
    <w:rsid w:val="00B70155"/>
    <w:rsid w:val="00B7126D"/>
    <w:rsid w:val="00B7492A"/>
    <w:rsid w:val="00B81355"/>
    <w:rsid w:val="00B82121"/>
    <w:rsid w:val="00B860A8"/>
    <w:rsid w:val="00BA1927"/>
    <w:rsid w:val="00BB01C1"/>
    <w:rsid w:val="00BB11CA"/>
    <w:rsid w:val="00BC07C7"/>
    <w:rsid w:val="00BC278B"/>
    <w:rsid w:val="00BD435E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41F6D"/>
    <w:rsid w:val="00C55D8E"/>
    <w:rsid w:val="00C57161"/>
    <w:rsid w:val="00C66586"/>
    <w:rsid w:val="00C66B23"/>
    <w:rsid w:val="00C74CAA"/>
    <w:rsid w:val="00C75A6C"/>
    <w:rsid w:val="00C80BD5"/>
    <w:rsid w:val="00C81F6C"/>
    <w:rsid w:val="00C832BB"/>
    <w:rsid w:val="00C866ED"/>
    <w:rsid w:val="00C901D5"/>
    <w:rsid w:val="00C92AA9"/>
    <w:rsid w:val="00C948F7"/>
    <w:rsid w:val="00CA37A4"/>
    <w:rsid w:val="00CA5DE6"/>
    <w:rsid w:val="00CB0EA1"/>
    <w:rsid w:val="00CB7DFF"/>
    <w:rsid w:val="00CC025D"/>
    <w:rsid w:val="00CC0A6D"/>
    <w:rsid w:val="00CC7D2A"/>
    <w:rsid w:val="00CD2997"/>
    <w:rsid w:val="00CF37D5"/>
    <w:rsid w:val="00CF6A9D"/>
    <w:rsid w:val="00D023A9"/>
    <w:rsid w:val="00D024F6"/>
    <w:rsid w:val="00D10735"/>
    <w:rsid w:val="00D14ABA"/>
    <w:rsid w:val="00D16364"/>
    <w:rsid w:val="00D169C5"/>
    <w:rsid w:val="00D221DA"/>
    <w:rsid w:val="00D230DE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2B07"/>
    <w:rsid w:val="00D93B4A"/>
    <w:rsid w:val="00DA2B9E"/>
    <w:rsid w:val="00DA7757"/>
    <w:rsid w:val="00DB13CA"/>
    <w:rsid w:val="00DB1BA1"/>
    <w:rsid w:val="00DB33F4"/>
    <w:rsid w:val="00DB389A"/>
    <w:rsid w:val="00DC1C39"/>
    <w:rsid w:val="00DC3190"/>
    <w:rsid w:val="00DC7B5E"/>
    <w:rsid w:val="00DD0DC0"/>
    <w:rsid w:val="00DD7B80"/>
    <w:rsid w:val="00DE3414"/>
    <w:rsid w:val="00DE3A6B"/>
    <w:rsid w:val="00DE67EE"/>
    <w:rsid w:val="00DF26C1"/>
    <w:rsid w:val="00DF34C8"/>
    <w:rsid w:val="00DF65A3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6B8"/>
    <w:rsid w:val="00E967B3"/>
    <w:rsid w:val="00EA53DF"/>
    <w:rsid w:val="00EB26A1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7083"/>
    <w:rsid w:val="00F012D1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24B9B"/>
    <w:rsid w:val="00F24D01"/>
    <w:rsid w:val="00F42973"/>
    <w:rsid w:val="00F56958"/>
    <w:rsid w:val="00F57A1F"/>
    <w:rsid w:val="00F57C64"/>
    <w:rsid w:val="00F71AFC"/>
    <w:rsid w:val="00F75440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D7D30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A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97A8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97A8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97A8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97A8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97A8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97A88"/>
    <w:pPr>
      <w:outlineLvl w:val="5"/>
    </w:pPr>
  </w:style>
  <w:style w:type="paragraph" w:styleId="Heading7">
    <w:name w:val="heading 7"/>
    <w:basedOn w:val="H6"/>
    <w:next w:val="Normal"/>
    <w:qFormat/>
    <w:rsid w:val="00297A88"/>
    <w:pPr>
      <w:outlineLvl w:val="6"/>
    </w:pPr>
  </w:style>
  <w:style w:type="paragraph" w:styleId="Heading8">
    <w:name w:val="heading 8"/>
    <w:basedOn w:val="Heading1"/>
    <w:next w:val="Normal"/>
    <w:qFormat/>
    <w:rsid w:val="00297A8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7A88"/>
    <w:pPr>
      <w:outlineLvl w:val="8"/>
    </w:pPr>
  </w:style>
  <w:style w:type="character" w:default="1" w:styleId="DefaultParagraphFont">
    <w:name w:val="Default Paragraph Font"/>
    <w:semiHidden/>
    <w:rsid w:val="00297A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97A88"/>
  </w:style>
  <w:style w:type="paragraph" w:styleId="Header">
    <w:name w:val="header"/>
    <w:link w:val="HeaderChar"/>
    <w:rsid w:val="00297A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97A8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97A8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97A88"/>
    <w:pPr>
      <w:spacing w:before="180"/>
      <w:ind w:left="2693" w:hanging="2693"/>
    </w:pPr>
    <w:rPr>
      <w:b/>
    </w:rPr>
  </w:style>
  <w:style w:type="paragraph" w:styleId="TOC1">
    <w:name w:val="toc 1"/>
    <w:semiHidden/>
    <w:rsid w:val="00297A8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97A8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97A88"/>
    <w:pPr>
      <w:ind w:left="1701" w:hanging="1701"/>
    </w:pPr>
  </w:style>
  <w:style w:type="paragraph" w:styleId="TOC4">
    <w:name w:val="toc 4"/>
    <w:basedOn w:val="TOC3"/>
    <w:semiHidden/>
    <w:rsid w:val="00297A88"/>
    <w:pPr>
      <w:ind w:left="1418" w:hanging="1418"/>
    </w:pPr>
  </w:style>
  <w:style w:type="paragraph" w:styleId="TOC3">
    <w:name w:val="toc 3"/>
    <w:basedOn w:val="TOC2"/>
    <w:semiHidden/>
    <w:rsid w:val="00297A88"/>
    <w:pPr>
      <w:ind w:left="1134" w:hanging="1134"/>
    </w:pPr>
  </w:style>
  <w:style w:type="paragraph" w:styleId="TOC2">
    <w:name w:val="toc 2"/>
    <w:basedOn w:val="TOC1"/>
    <w:semiHidden/>
    <w:rsid w:val="00297A8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97A88"/>
    <w:pPr>
      <w:ind w:left="284"/>
    </w:pPr>
  </w:style>
  <w:style w:type="paragraph" w:styleId="Index1">
    <w:name w:val="index 1"/>
    <w:basedOn w:val="Normal"/>
    <w:semiHidden/>
    <w:rsid w:val="00297A88"/>
    <w:pPr>
      <w:keepLines/>
      <w:spacing w:after="0"/>
    </w:pPr>
  </w:style>
  <w:style w:type="paragraph" w:customStyle="1" w:styleId="ZH">
    <w:name w:val="ZH"/>
    <w:rsid w:val="00297A8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97A88"/>
    <w:pPr>
      <w:outlineLvl w:val="9"/>
    </w:pPr>
  </w:style>
  <w:style w:type="paragraph" w:styleId="ListNumber2">
    <w:name w:val="List Number 2"/>
    <w:basedOn w:val="ListNumber"/>
    <w:semiHidden/>
    <w:rsid w:val="00297A88"/>
    <w:pPr>
      <w:ind w:left="851"/>
    </w:pPr>
  </w:style>
  <w:style w:type="character" w:styleId="FootnoteReference">
    <w:name w:val="footnote reference"/>
    <w:basedOn w:val="DefaultParagraphFont"/>
    <w:semiHidden/>
    <w:rsid w:val="00297A8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97A8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rsid w:val="00297A88"/>
    <w:rPr>
      <w:b/>
    </w:rPr>
  </w:style>
  <w:style w:type="paragraph" w:customStyle="1" w:styleId="TAC">
    <w:name w:val="TAC"/>
    <w:basedOn w:val="TAL"/>
    <w:rsid w:val="00297A88"/>
    <w:pPr>
      <w:jc w:val="center"/>
    </w:pPr>
  </w:style>
  <w:style w:type="paragraph" w:customStyle="1" w:styleId="TF">
    <w:name w:val="TF"/>
    <w:basedOn w:val="TH"/>
    <w:rsid w:val="00297A8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97A88"/>
    <w:pPr>
      <w:keepLines/>
      <w:ind w:left="1135" w:hanging="851"/>
    </w:pPr>
  </w:style>
  <w:style w:type="paragraph" w:styleId="TOC9">
    <w:name w:val="toc 9"/>
    <w:basedOn w:val="TOC8"/>
    <w:semiHidden/>
    <w:rsid w:val="00297A88"/>
    <w:pPr>
      <w:ind w:left="1418" w:hanging="1418"/>
    </w:pPr>
  </w:style>
  <w:style w:type="paragraph" w:customStyle="1" w:styleId="EX">
    <w:name w:val="EX"/>
    <w:basedOn w:val="Normal"/>
    <w:rsid w:val="00297A88"/>
    <w:pPr>
      <w:keepLines/>
      <w:ind w:left="1702" w:hanging="1418"/>
    </w:pPr>
  </w:style>
  <w:style w:type="paragraph" w:customStyle="1" w:styleId="FP">
    <w:name w:val="FP"/>
    <w:basedOn w:val="Normal"/>
    <w:rsid w:val="00297A88"/>
    <w:pPr>
      <w:spacing w:after="0"/>
    </w:pPr>
  </w:style>
  <w:style w:type="paragraph" w:customStyle="1" w:styleId="LD">
    <w:name w:val="LD"/>
    <w:rsid w:val="00297A8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97A88"/>
    <w:pPr>
      <w:spacing w:after="0"/>
    </w:pPr>
  </w:style>
  <w:style w:type="paragraph" w:customStyle="1" w:styleId="EW">
    <w:name w:val="EW"/>
    <w:basedOn w:val="EX"/>
    <w:rsid w:val="00297A88"/>
    <w:pPr>
      <w:spacing w:after="0"/>
    </w:pPr>
  </w:style>
  <w:style w:type="paragraph" w:styleId="TOC6">
    <w:name w:val="toc 6"/>
    <w:basedOn w:val="TOC5"/>
    <w:next w:val="Normal"/>
    <w:semiHidden/>
    <w:rsid w:val="00297A88"/>
    <w:pPr>
      <w:ind w:left="1985" w:hanging="1985"/>
    </w:pPr>
  </w:style>
  <w:style w:type="paragraph" w:styleId="TOC7">
    <w:name w:val="toc 7"/>
    <w:basedOn w:val="TOC6"/>
    <w:next w:val="Normal"/>
    <w:semiHidden/>
    <w:rsid w:val="00297A88"/>
    <w:pPr>
      <w:ind w:left="2268" w:hanging="2268"/>
    </w:pPr>
  </w:style>
  <w:style w:type="paragraph" w:styleId="ListBullet2">
    <w:name w:val="List Bullet 2"/>
    <w:basedOn w:val="ListBullet"/>
    <w:semiHidden/>
    <w:rsid w:val="00297A88"/>
    <w:pPr>
      <w:ind w:left="851"/>
    </w:pPr>
  </w:style>
  <w:style w:type="paragraph" w:styleId="ListBullet3">
    <w:name w:val="List Bullet 3"/>
    <w:basedOn w:val="ListBullet2"/>
    <w:semiHidden/>
    <w:rsid w:val="00297A88"/>
    <w:pPr>
      <w:ind w:left="1135"/>
    </w:pPr>
  </w:style>
  <w:style w:type="paragraph" w:styleId="ListNumber">
    <w:name w:val="List Number"/>
    <w:basedOn w:val="List"/>
    <w:semiHidden/>
    <w:rsid w:val="00297A88"/>
  </w:style>
  <w:style w:type="paragraph" w:customStyle="1" w:styleId="EQ">
    <w:name w:val="EQ"/>
    <w:basedOn w:val="Normal"/>
    <w:next w:val="Normal"/>
    <w:rsid w:val="00297A8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97A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97A8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97A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97A88"/>
    <w:pPr>
      <w:jc w:val="right"/>
    </w:pPr>
  </w:style>
  <w:style w:type="paragraph" w:customStyle="1" w:styleId="H6">
    <w:name w:val="H6"/>
    <w:basedOn w:val="Heading5"/>
    <w:next w:val="Normal"/>
    <w:rsid w:val="00297A8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97A88"/>
    <w:pPr>
      <w:ind w:left="851" w:hanging="851"/>
    </w:pPr>
  </w:style>
  <w:style w:type="paragraph" w:customStyle="1" w:styleId="TAL">
    <w:name w:val="TAL"/>
    <w:basedOn w:val="Normal"/>
    <w:link w:val="TALChar"/>
    <w:rsid w:val="00297A8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97A8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97A8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97A8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97A8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97A88"/>
    <w:pPr>
      <w:framePr w:wrap="notBeside" w:y="16161"/>
    </w:pPr>
  </w:style>
  <w:style w:type="character" w:customStyle="1" w:styleId="ZGSM">
    <w:name w:val="ZGSM"/>
    <w:rsid w:val="00297A88"/>
  </w:style>
  <w:style w:type="paragraph" w:styleId="List2">
    <w:name w:val="List 2"/>
    <w:basedOn w:val="List"/>
    <w:semiHidden/>
    <w:rsid w:val="00297A88"/>
    <w:pPr>
      <w:ind w:left="851"/>
    </w:pPr>
  </w:style>
  <w:style w:type="paragraph" w:customStyle="1" w:styleId="ZG">
    <w:name w:val="ZG"/>
    <w:rsid w:val="00297A8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97A88"/>
    <w:pPr>
      <w:ind w:left="1135"/>
    </w:pPr>
  </w:style>
  <w:style w:type="paragraph" w:styleId="List4">
    <w:name w:val="List 4"/>
    <w:basedOn w:val="List3"/>
    <w:semiHidden/>
    <w:rsid w:val="00297A88"/>
    <w:pPr>
      <w:ind w:left="1418"/>
    </w:pPr>
  </w:style>
  <w:style w:type="paragraph" w:styleId="List5">
    <w:name w:val="List 5"/>
    <w:basedOn w:val="List4"/>
    <w:semiHidden/>
    <w:rsid w:val="00297A88"/>
    <w:pPr>
      <w:ind w:left="1702"/>
    </w:pPr>
  </w:style>
  <w:style w:type="paragraph" w:customStyle="1" w:styleId="EditorsNote">
    <w:name w:val="Editor's Note"/>
    <w:basedOn w:val="NO"/>
    <w:rsid w:val="00297A88"/>
    <w:rPr>
      <w:color w:val="FF0000"/>
    </w:rPr>
  </w:style>
  <w:style w:type="paragraph" w:styleId="List">
    <w:name w:val="List"/>
    <w:basedOn w:val="Normal"/>
    <w:semiHidden/>
    <w:rsid w:val="00297A88"/>
    <w:pPr>
      <w:ind w:left="568" w:hanging="284"/>
    </w:pPr>
  </w:style>
  <w:style w:type="paragraph" w:styleId="ListBullet">
    <w:name w:val="List Bullet"/>
    <w:basedOn w:val="List"/>
    <w:semiHidden/>
    <w:rsid w:val="00297A88"/>
  </w:style>
  <w:style w:type="paragraph" w:styleId="ListBullet4">
    <w:name w:val="List Bullet 4"/>
    <w:basedOn w:val="ListBullet3"/>
    <w:semiHidden/>
    <w:rsid w:val="00297A88"/>
    <w:pPr>
      <w:ind w:left="1418"/>
    </w:pPr>
  </w:style>
  <w:style w:type="paragraph" w:styleId="ListBullet5">
    <w:name w:val="List Bullet 5"/>
    <w:basedOn w:val="ListBullet4"/>
    <w:semiHidden/>
    <w:rsid w:val="00297A88"/>
    <w:pPr>
      <w:ind w:left="1702"/>
    </w:pPr>
  </w:style>
  <w:style w:type="paragraph" w:customStyle="1" w:styleId="B2">
    <w:name w:val="B2"/>
    <w:basedOn w:val="List2"/>
    <w:link w:val="B2Char"/>
    <w:rsid w:val="00297A88"/>
  </w:style>
  <w:style w:type="paragraph" w:customStyle="1" w:styleId="B3">
    <w:name w:val="B3"/>
    <w:basedOn w:val="List3"/>
    <w:rsid w:val="00297A88"/>
  </w:style>
  <w:style w:type="paragraph" w:customStyle="1" w:styleId="B4">
    <w:name w:val="B4"/>
    <w:basedOn w:val="List4"/>
    <w:rsid w:val="00297A88"/>
  </w:style>
  <w:style w:type="paragraph" w:customStyle="1" w:styleId="B5">
    <w:name w:val="B5"/>
    <w:basedOn w:val="List5"/>
    <w:rsid w:val="00297A88"/>
  </w:style>
  <w:style w:type="paragraph" w:customStyle="1" w:styleId="ZTD">
    <w:name w:val="ZTD"/>
    <w:basedOn w:val="ZB"/>
    <w:rsid w:val="00297A8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rFonts w:eastAsia="Times New Roman"/>
      <w:lang w:val="en-GB" w:eastAsia="en-GB"/>
    </w:rPr>
  </w:style>
  <w:style w:type="character" w:customStyle="1" w:styleId="B1Char">
    <w:name w:val="B1 Char"/>
    <w:link w:val="B1"/>
    <w:rsid w:val="006D4800"/>
    <w:rPr>
      <w:rFonts w:eastAsia="Times New Roman"/>
      <w:lang w:val="en-GB" w:eastAsia="en-GB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3D02D6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sid w:val="003D02D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D02D6"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rsid w:val="003D02D6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7D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7D30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7D30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Corrections</cp:lastModifiedBy>
  <cp:revision>5</cp:revision>
  <cp:lastPrinted>2002-04-23T07:10:00Z</cp:lastPrinted>
  <dcterms:created xsi:type="dcterms:W3CDTF">2022-06-20T08:31:00Z</dcterms:created>
  <dcterms:modified xsi:type="dcterms:W3CDTF">2022-11-11T08:24:00Z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